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3E2358" w:rsidP="00384E4B">
      <w:pPr>
        <w:rPr>
          <w:rFonts w:ascii="Arial" w:hAnsi="Arial" w:cs="Arial"/>
        </w:rPr>
      </w:pPr>
      <w:r w:rsidRPr="003E2358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BA61B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 Page 2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546"/>
        <w:gridCol w:w="90"/>
        <w:gridCol w:w="6228"/>
      </w:tblGrid>
      <w:tr w:rsidR="009C654F" w:rsidRPr="00504A65" w:rsidTr="00BA61B0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46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318" w:type="dxa"/>
            <w:gridSpan w:val="2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b/>
                <w:bCs/>
                <w:color w:val="000000"/>
              </w:rPr>
            </w:pPr>
            <w:r w:rsidRPr="00BA61B0">
              <w:rPr>
                <w:rFonts w:ascii="Times New Roman" w:hAnsi="Times New Roman"/>
                <w:b/>
                <w:bCs/>
                <w:color w:val="000000"/>
              </w:rPr>
              <w:t xml:space="preserve">Schools (p 188) 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preschool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elementary school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3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middle school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high school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community college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college/university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adult school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Post O</w:t>
            </w:r>
            <w:r w:rsidRPr="00BA61B0">
              <w:rPr>
                <w:rFonts w:ascii="Times New Roman" w:hAnsi="Times New Roman"/>
                <w:b/>
                <w:bCs/>
                <w:color w:val="000000"/>
              </w:rPr>
              <w:t>ffice (p 134-135)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mail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letter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3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envelope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package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stamps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 xml:space="preserve">address 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return address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8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P.O. Box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9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mailbox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post card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11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letter carrier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mailing address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postmark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junk mail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15</w:t>
            </w: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A61B0">
              <w:rPr>
                <w:rFonts w:ascii="Times New Roman" w:hAnsi="Times New Roman"/>
                <w:color w:val="000000"/>
              </w:rPr>
              <w:t>postage</w:t>
            </w: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A61B0" w:rsidRPr="00504A65" w:rsidTr="00BA61B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A61B0" w:rsidRPr="009C3DEB" w:rsidRDefault="00BA61B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636" w:type="dxa"/>
            <w:gridSpan w:val="2"/>
            <w:vAlign w:val="bottom"/>
          </w:tcPr>
          <w:p w:rsidR="00BA61B0" w:rsidRPr="00BA61B0" w:rsidRDefault="00BA61B0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28" w:type="dxa"/>
          </w:tcPr>
          <w:p w:rsidR="00BA61B0" w:rsidRPr="009C3DEB" w:rsidRDefault="00BA61B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4E4" w:rsidRDefault="00E214E4" w:rsidP="00814CB4">
      <w:r>
        <w:separator/>
      </w:r>
    </w:p>
  </w:endnote>
  <w:endnote w:type="continuationSeparator" w:id="1">
    <w:p w:rsidR="00E214E4" w:rsidRDefault="00E214E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4E4" w:rsidRDefault="00E214E4" w:rsidP="00814CB4">
      <w:r>
        <w:separator/>
      </w:r>
    </w:p>
  </w:footnote>
  <w:footnote w:type="continuationSeparator" w:id="1">
    <w:p w:rsidR="00E214E4" w:rsidRDefault="00E214E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E214E4">
      <w:rPr>
        <w:rFonts w:ascii="Times New Roman" w:hAnsi="Times New Roman"/>
        <w:color w:val="4F6228" w:themeColor="accent3" w:themeShade="80"/>
        <w:sz w:val="32"/>
        <w:szCs w:val="32"/>
      </w:rPr>
      <w:t>20 Community Resources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A61B0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2358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A61B0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14E4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5</TotalTime>
  <Pages>1</Pages>
  <Words>92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2009-05-24T18:29:00Z</dcterms:created>
  <dcterms:modified xsi:type="dcterms:W3CDTF">2009-05-24T18:29:00Z</dcterms:modified>
</cp:coreProperties>
</file>